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D6A7D" w14:textId="77777777" w:rsidR="00144369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#98</w:t>
      </w:r>
      <w:r>
        <w:rPr>
          <w:b/>
          <w:sz w:val="24"/>
        </w:rPr>
        <w:tab/>
        <w:t>RP-22</w:t>
      </w:r>
      <w:r>
        <w:rPr>
          <w:b/>
          <w:sz w:val="24"/>
          <w:lang w:eastAsia="zh-CN"/>
        </w:rPr>
        <w:t>2809</w:t>
      </w:r>
    </w:p>
    <w:p w14:paraId="58EAE918" w14:textId="77777777" w:rsidR="00144369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>
        <w:rPr>
          <w:b/>
          <w:sz w:val="24"/>
        </w:rPr>
        <w:t>12th Dec 2022 – 16th Dec 2022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RP-221158)</w:t>
      </w:r>
    </w:p>
    <w:p w14:paraId="46FD1396" w14:textId="77777777" w:rsidR="00144369" w:rsidRDefault="0014436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5E54179" w14:textId="77777777" w:rsidR="00144369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 xml:space="preserve">China </w:t>
      </w:r>
      <w:r>
        <w:rPr>
          <w:rFonts w:ascii="Arial" w:hAnsi="Arial" w:hint="eastAsia"/>
          <w:b/>
          <w:lang w:val="en-US"/>
        </w:rPr>
        <w:t>Uni</w:t>
      </w:r>
      <w:r>
        <w:rPr>
          <w:rFonts w:ascii="Arial" w:eastAsia="Batang" w:hAnsi="Arial"/>
          <w:b/>
          <w:lang w:val="en-US"/>
        </w:rPr>
        <w:t>com</w:t>
      </w:r>
    </w:p>
    <w:p w14:paraId="770DB2F1" w14:textId="77777777" w:rsidR="00144369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 w:hint="eastAsia"/>
          <w:b/>
        </w:rPr>
        <w:t>Revised</w:t>
      </w:r>
      <w:r>
        <w:rPr>
          <w:rFonts w:ascii="Arial" w:eastAsia="Batang" w:hAnsi="Arial" w:cs="Arial"/>
          <w:b/>
        </w:rPr>
        <w:t xml:space="preserve"> </w:t>
      </w:r>
      <w:r>
        <w:rPr>
          <w:rFonts w:ascii="Arial" w:eastAsia="Batang" w:hAnsi="Arial" w:cs="Arial" w:hint="eastAsia"/>
          <w:b/>
        </w:rPr>
        <w:t>WID on UE Conformance - High power UE (power class 2) for one NR FDD band</w:t>
      </w:r>
      <w:r>
        <w:rPr>
          <w:rFonts w:eastAsia="Batang"/>
          <w:i/>
        </w:rPr>
        <w:t xml:space="preserve"> </w:t>
      </w:r>
    </w:p>
    <w:p w14:paraId="6396CEA5" w14:textId="77777777" w:rsidR="00144369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>
        <w:rPr>
          <w:rFonts w:ascii="Arial" w:eastAsia="Batang" w:hAnsi="Arial" w:hint="eastAsia"/>
          <w:b/>
        </w:rPr>
        <w:t>endorsement</w:t>
      </w:r>
    </w:p>
    <w:p w14:paraId="2B827CF7" w14:textId="77777777" w:rsidR="00144369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13.4.12</w:t>
      </w:r>
    </w:p>
    <w:p w14:paraId="4800CE38" w14:textId="77777777" w:rsidR="00144369" w:rsidRDefault="0000000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1F426EA" w14:textId="77777777" w:rsidR="0014436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>3GPP TR 21.900</w:t>
        </w:r>
      </w:hyperlink>
    </w:p>
    <w:p w14:paraId="6E85C069" w14:textId="77777777" w:rsidR="00144369" w:rsidRDefault="00000000">
      <w:pPr>
        <w:pStyle w:val="1"/>
      </w:pPr>
      <w:r>
        <w:t xml:space="preserve">Title: </w:t>
      </w:r>
      <w:r>
        <w:tab/>
      </w:r>
      <w:r>
        <w:rPr>
          <w:rFonts w:hint="eastAsia"/>
        </w:rPr>
        <w:t>UE Conformance - High power UE (power class 2) for one NR FDD band</w:t>
      </w:r>
    </w:p>
    <w:p w14:paraId="1C338172" w14:textId="77777777" w:rsidR="00144369" w:rsidRDefault="00000000">
      <w:pPr>
        <w:pStyle w:val="2"/>
        <w:tabs>
          <w:tab w:val="left" w:pos="2552"/>
        </w:tabs>
        <w:rPr>
          <w:lang w:val="en-US"/>
        </w:rPr>
      </w:pPr>
      <w:r>
        <w:t>Acronym: NR_PC2_UE_FDD</w:t>
      </w:r>
      <w:r>
        <w:rPr>
          <w:rFonts w:hint="eastAsia"/>
        </w:rPr>
        <w:t>-UEConTest</w:t>
      </w:r>
    </w:p>
    <w:p w14:paraId="7EF9AB48" w14:textId="73D40A7A" w:rsidR="00144369" w:rsidRDefault="00000000">
      <w:pPr>
        <w:pStyle w:val="2"/>
        <w:tabs>
          <w:tab w:val="left" w:pos="2552"/>
        </w:tabs>
      </w:pPr>
      <w:r>
        <w:t xml:space="preserve">Unique identifier: </w:t>
      </w:r>
      <w:r w:rsidR="00492FEF">
        <w:rPr>
          <w:rFonts w:cs="Arial" w:hint="eastAsia"/>
        </w:rPr>
        <w:t>9</w:t>
      </w:r>
      <w:r w:rsidR="00492FEF">
        <w:rPr>
          <w:rFonts w:cs="Arial"/>
        </w:rPr>
        <w:t>60070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144369" w14:paraId="330FE765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B2CE430" w14:textId="77777777" w:rsidR="00144369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43AE92C" w14:textId="77777777" w:rsidR="00144369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144369" w14:paraId="71D14D6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42CE031" w14:textId="77777777" w:rsidR="00144369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8A16AC0" w14:textId="77777777" w:rsidR="00144369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89355E" w14:textId="77777777" w:rsidR="00144369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144369" w14:paraId="51F0FB6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29AB9" w14:textId="77777777" w:rsidR="00144369" w:rsidRDefault="0014436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44650E5" w14:textId="77777777" w:rsidR="00144369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A490A" w14:textId="77777777" w:rsidR="00144369" w:rsidRDefault="0014436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44369" w14:paraId="54EDAB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E927C9" w14:textId="77777777" w:rsidR="00144369" w:rsidRDefault="0014436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A8188C" w14:textId="77777777" w:rsidR="00144369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EC27420" w14:textId="77777777" w:rsidR="00144369" w:rsidRDefault="0014436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CA8048" w14:textId="77777777" w:rsidR="00144369" w:rsidRDefault="00144369"/>
    <w:p w14:paraId="3FA81097" w14:textId="77777777" w:rsidR="00144369" w:rsidRDefault="00000000">
      <w:pPr>
        <w:spacing w:after="0"/>
        <w:ind w:right="-96"/>
      </w:pPr>
      <w:r>
        <w:rPr>
          <w:rFonts w:ascii="Arial" w:hAnsi="Arial"/>
          <w:sz w:val="32"/>
        </w:rPr>
        <w:t>Potential target Release: Rel-17</w:t>
      </w:r>
    </w:p>
    <w:p w14:paraId="2D9140CE" w14:textId="77777777" w:rsidR="00144369" w:rsidRDefault="00000000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144369" w14:paraId="02197C0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6FF168" w14:textId="77777777" w:rsidR="00144369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8D0311" w14:textId="77777777" w:rsidR="00144369" w:rsidRDefault="0000000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BB664F" w14:textId="77777777" w:rsidR="00144369" w:rsidRDefault="0000000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50DB50" w14:textId="77777777" w:rsidR="00144369" w:rsidRDefault="0000000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FA5437" w14:textId="77777777" w:rsidR="00144369" w:rsidRDefault="0000000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7DBF1C" w14:textId="77777777" w:rsidR="00144369" w:rsidRDefault="00000000">
            <w:pPr>
              <w:pStyle w:val="TAH"/>
            </w:pPr>
            <w:r>
              <w:t>Others (specify)</w:t>
            </w:r>
          </w:p>
        </w:tc>
      </w:tr>
      <w:tr w:rsidR="00144369" w14:paraId="5352048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B8C143" w14:textId="77777777" w:rsidR="00144369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8DAE636" w14:textId="77777777" w:rsidR="00144369" w:rsidRDefault="0014436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BE58F2" w14:textId="77777777" w:rsidR="00144369" w:rsidRDefault="0014436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66FFA6" w14:textId="77777777" w:rsidR="00144369" w:rsidRDefault="0014436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6A64F0" w14:textId="77777777" w:rsidR="00144369" w:rsidRDefault="0014436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AF18AA" w14:textId="77777777" w:rsidR="00144369" w:rsidRDefault="00144369">
            <w:pPr>
              <w:pStyle w:val="TAC"/>
            </w:pPr>
          </w:p>
        </w:tc>
      </w:tr>
      <w:tr w:rsidR="00144369" w14:paraId="4596799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858A6A" w14:textId="77777777" w:rsidR="00144369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A1BBB47" w14:textId="77777777" w:rsidR="00144369" w:rsidRDefault="0000000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4EC8A88" w14:textId="77777777" w:rsidR="00144369" w:rsidRDefault="0000000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18B4112" w14:textId="77777777" w:rsidR="00144369" w:rsidRDefault="0000000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64C3C2F" w14:textId="77777777" w:rsidR="00144369" w:rsidRDefault="0000000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5ADBF74" w14:textId="77777777" w:rsidR="00144369" w:rsidRDefault="00144369">
            <w:pPr>
              <w:pStyle w:val="TAC"/>
            </w:pPr>
          </w:p>
        </w:tc>
      </w:tr>
      <w:tr w:rsidR="00144369" w14:paraId="6B4C9C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37564" w14:textId="77777777" w:rsidR="00144369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D7B4782" w14:textId="77777777" w:rsidR="00144369" w:rsidRDefault="00144369">
            <w:pPr>
              <w:pStyle w:val="TAC"/>
            </w:pPr>
          </w:p>
        </w:tc>
        <w:tc>
          <w:tcPr>
            <w:tcW w:w="0" w:type="auto"/>
          </w:tcPr>
          <w:p w14:paraId="3D731953" w14:textId="77777777" w:rsidR="00144369" w:rsidRDefault="00144369">
            <w:pPr>
              <w:pStyle w:val="TAC"/>
            </w:pPr>
          </w:p>
        </w:tc>
        <w:tc>
          <w:tcPr>
            <w:tcW w:w="0" w:type="auto"/>
          </w:tcPr>
          <w:p w14:paraId="039F497E" w14:textId="77777777" w:rsidR="00144369" w:rsidRDefault="00144369">
            <w:pPr>
              <w:pStyle w:val="TAC"/>
            </w:pPr>
          </w:p>
        </w:tc>
        <w:tc>
          <w:tcPr>
            <w:tcW w:w="0" w:type="auto"/>
          </w:tcPr>
          <w:p w14:paraId="10D30D11" w14:textId="77777777" w:rsidR="00144369" w:rsidRDefault="00144369">
            <w:pPr>
              <w:pStyle w:val="TAC"/>
            </w:pPr>
          </w:p>
        </w:tc>
        <w:tc>
          <w:tcPr>
            <w:tcW w:w="0" w:type="auto"/>
          </w:tcPr>
          <w:p w14:paraId="0BA8F1B0" w14:textId="77777777" w:rsidR="00144369" w:rsidRDefault="00144369">
            <w:pPr>
              <w:pStyle w:val="TAC"/>
            </w:pPr>
          </w:p>
        </w:tc>
      </w:tr>
    </w:tbl>
    <w:p w14:paraId="75179B29" w14:textId="77777777" w:rsidR="00144369" w:rsidRDefault="00144369">
      <w:pPr>
        <w:ind w:right="-99"/>
        <w:rPr>
          <w:b/>
        </w:rPr>
      </w:pPr>
    </w:p>
    <w:p w14:paraId="25A86C02" w14:textId="77777777" w:rsidR="00144369" w:rsidRDefault="00000000">
      <w:pPr>
        <w:pStyle w:val="2"/>
      </w:pPr>
      <w:r>
        <w:t>2</w:t>
      </w:r>
      <w:r>
        <w:tab/>
        <w:t>Classification of the Work Item and linked work items</w:t>
      </w:r>
    </w:p>
    <w:p w14:paraId="494442CC" w14:textId="77777777" w:rsidR="00144369" w:rsidRDefault="00000000">
      <w:pPr>
        <w:pStyle w:val="3"/>
      </w:pPr>
      <w:r>
        <w:t>2.1</w:t>
      </w:r>
      <w:r>
        <w:tab/>
        <w:t>Primary classification</w:t>
      </w:r>
    </w:p>
    <w:p w14:paraId="5AC35D2E" w14:textId="77777777" w:rsidR="00144369" w:rsidRDefault="00000000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144369" w14:paraId="2D0C69A0" w14:textId="77777777">
        <w:tc>
          <w:tcPr>
            <w:tcW w:w="675" w:type="dxa"/>
          </w:tcPr>
          <w:p w14:paraId="13DA9C15" w14:textId="77777777" w:rsidR="00144369" w:rsidRDefault="0014436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4A29A76" w14:textId="77777777" w:rsidR="00144369" w:rsidRDefault="00000000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144369" w14:paraId="26809AE8" w14:textId="77777777">
        <w:tc>
          <w:tcPr>
            <w:tcW w:w="675" w:type="dxa"/>
          </w:tcPr>
          <w:p w14:paraId="503CE0E9" w14:textId="77777777" w:rsidR="00144369" w:rsidRDefault="0000000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A8D36EA" w14:textId="77777777" w:rsidR="00144369" w:rsidRDefault="0000000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44369" w14:paraId="134BF0B5" w14:textId="77777777">
        <w:tc>
          <w:tcPr>
            <w:tcW w:w="675" w:type="dxa"/>
          </w:tcPr>
          <w:p w14:paraId="2EC37F56" w14:textId="77777777" w:rsidR="00144369" w:rsidRDefault="0014436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F8E3E8" w14:textId="77777777" w:rsidR="00144369" w:rsidRDefault="0000000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144369" w14:paraId="40D69AA9" w14:textId="77777777">
        <w:tc>
          <w:tcPr>
            <w:tcW w:w="675" w:type="dxa"/>
          </w:tcPr>
          <w:p w14:paraId="635E16C9" w14:textId="77777777" w:rsidR="00144369" w:rsidRDefault="0014436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9CFE5A" w14:textId="77777777" w:rsidR="00144369" w:rsidRDefault="00000000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03F828AE" w14:textId="77777777" w:rsidR="00144369" w:rsidRDefault="00144369">
      <w:pPr>
        <w:ind w:right="-99"/>
        <w:rPr>
          <w:b/>
        </w:rPr>
      </w:pPr>
    </w:p>
    <w:p w14:paraId="623D422C" w14:textId="77777777" w:rsidR="00144369" w:rsidRDefault="00000000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144369" w14:paraId="70703151" w14:textId="77777777">
        <w:tc>
          <w:tcPr>
            <w:tcW w:w="10314" w:type="dxa"/>
            <w:gridSpan w:val="4"/>
            <w:shd w:val="clear" w:color="auto" w:fill="E0E0E0"/>
          </w:tcPr>
          <w:p w14:paraId="63207D34" w14:textId="77777777" w:rsidR="0014436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44369" w14:paraId="685273E3" w14:textId="77777777">
        <w:tc>
          <w:tcPr>
            <w:tcW w:w="1101" w:type="dxa"/>
            <w:shd w:val="clear" w:color="auto" w:fill="E0E0E0"/>
          </w:tcPr>
          <w:p w14:paraId="1B20F32E" w14:textId="77777777" w:rsidR="0014436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A1DDDD6" w14:textId="77777777" w:rsidR="0014436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D44870" w14:textId="77777777" w:rsidR="0014436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8EBC787" w14:textId="77777777" w:rsidR="0014436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44369" w14:paraId="004C7941" w14:textId="77777777">
        <w:tc>
          <w:tcPr>
            <w:tcW w:w="1101" w:type="dxa"/>
          </w:tcPr>
          <w:p w14:paraId="3E34B03E" w14:textId="77777777" w:rsidR="00144369" w:rsidRDefault="00000000">
            <w:pPr>
              <w:pStyle w:val="TAL"/>
            </w:pPr>
            <w:r>
              <w:t>NR_PC2_UE_FDD</w:t>
            </w:r>
          </w:p>
        </w:tc>
        <w:tc>
          <w:tcPr>
            <w:tcW w:w="1101" w:type="dxa"/>
          </w:tcPr>
          <w:p w14:paraId="065A2021" w14:textId="77777777" w:rsidR="00144369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4A8F5127" w14:textId="77777777" w:rsidR="00144369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930058</w:t>
            </w:r>
          </w:p>
        </w:tc>
        <w:tc>
          <w:tcPr>
            <w:tcW w:w="7011" w:type="dxa"/>
          </w:tcPr>
          <w:p w14:paraId="772923B9" w14:textId="77777777" w:rsidR="00144369" w:rsidRDefault="00000000">
            <w:pPr>
              <w:pStyle w:val="TAL"/>
            </w:pPr>
            <w:r>
              <w:t>High power UE (power class 2) for one NR FDD band</w:t>
            </w:r>
          </w:p>
        </w:tc>
      </w:tr>
      <w:tr w:rsidR="00144369" w14:paraId="560D590B" w14:textId="77777777">
        <w:tc>
          <w:tcPr>
            <w:tcW w:w="1101" w:type="dxa"/>
          </w:tcPr>
          <w:p w14:paraId="10D46EA2" w14:textId="77777777" w:rsidR="00144369" w:rsidRDefault="00000000">
            <w:pPr>
              <w:pStyle w:val="TAL"/>
            </w:pPr>
            <w:r>
              <w:t>NR_PC2_UE_FDD-Core</w:t>
            </w:r>
          </w:p>
        </w:tc>
        <w:tc>
          <w:tcPr>
            <w:tcW w:w="1101" w:type="dxa"/>
          </w:tcPr>
          <w:p w14:paraId="40A50349" w14:textId="77777777" w:rsidR="00144369" w:rsidRDefault="00000000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57BE5D7" w14:textId="77777777" w:rsidR="00144369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930158</w:t>
            </w:r>
          </w:p>
        </w:tc>
        <w:tc>
          <w:tcPr>
            <w:tcW w:w="7011" w:type="dxa"/>
          </w:tcPr>
          <w:p w14:paraId="4D2D1862" w14:textId="77777777" w:rsidR="00144369" w:rsidRDefault="00000000">
            <w:pPr>
              <w:pStyle w:val="TAL"/>
            </w:pPr>
            <w:r>
              <w:t>Core part: High power UE (power class 2) for one NR FDD band</w:t>
            </w:r>
          </w:p>
        </w:tc>
      </w:tr>
      <w:tr w:rsidR="00144369" w14:paraId="0552DA27" w14:textId="77777777">
        <w:tc>
          <w:tcPr>
            <w:tcW w:w="1101" w:type="dxa"/>
          </w:tcPr>
          <w:p w14:paraId="591DD4FC" w14:textId="77777777" w:rsidR="00144369" w:rsidRDefault="00000000">
            <w:pPr>
              <w:pStyle w:val="TAL"/>
            </w:pPr>
            <w:r>
              <w:t>NR_PC2_UE_FDD-Perf</w:t>
            </w:r>
          </w:p>
        </w:tc>
        <w:tc>
          <w:tcPr>
            <w:tcW w:w="1101" w:type="dxa"/>
          </w:tcPr>
          <w:p w14:paraId="6880A727" w14:textId="77777777" w:rsidR="00144369" w:rsidRDefault="00000000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2A997AAE" w14:textId="77777777" w:rsidR="00144369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930258</w:t>
            </w:r>
          </w:p>
        </w:tc>
        <w:tc>
          <w:tcPr>
            <w:tcW w:w="7011" w:type="dxa"/>
          </w:tcPr>
          <w:p w14:paraId="5D04342F" w14:textId="77777777" w:rsidR="00144369" w:rsidRDefault="00000000">
            <w:pPr>
              <w:pStyle w:val="TAL"/>
            </w:pPr>
            <w:r>
              <w:t>Perf. part: High power UE (power class 2) for one NR FDD band</w:t>
            </w:r>
          </w:p>
        </w:tc>
      </w:tr>
    </w:tbl>
    <w:p w14:paraId="5687ACEF" w14:textId="77777777" w:rsidR="00144369" w:rsidRDefault="00144369">
      <w:pPr>
        <w:ind w:right="-99"/>
        <w:rPr>
          <w:b/>
        </w:rPr>
      </w:pPr>
    </w:p>
    <w:p w14:paraId="2E023174" w14:textId="77777777" w:rsidR="00144369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144369" w14:paraId="3E81FA9B" w14:textId="77777777">
        <w:tc>
          <w:tcPr>
            <w:tcW w:w="10314" w:type="dxa"/>
            <w:gridSpan w:val="3"/>
            <w:shd w:val="clear" w:color="auto" w:fill="E0E0E0"/>
          </w:tcPr>
          <w:p w14:paraId="253006CF" w14:textId="77777777" w:rsidR="00144369" w:rsidRDefault="00000000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144369" w14:paraId="33710517" w14:textId="77777777">
        <w:tc>
          <w:tcPr>
            <w:tcW w:w="1101" w:type="dxa"/>
            <w:shd w:val="clear" w:color="auto" w:fill="E0E0E0"/>
          </w:tcPr>
          <w:p w14:paraId="1B77EA1F" w14:textId="77777777" w:rsidR="0014436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25D6A9F" w14:textId="77777777" w:rsidR="00144369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4D03AEA" w14:textId="77777777" w:rsidR="00144369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44369" w14:paraId="4E0A9572" w14:textId="77777777">
        <w:tc>
          <w:tcPr>
            <w:tcW w:w="1101" w:type="dxa"/>
          </w:tcPr>
          <w:p w14:paraId="11DD1448" w14:textId="77777777" w:rsidR="00144369" w:rsidRDefault="00144369">
            <w:pPr>
              <w:pStyle w:val="TAL"/>
            </w:pPr>
          </w:p>
        </w:tc>
        <w:tc>
          <w:tcPr>
            <w:tcW w:w="3326" w:type="dxa"/>
          </w:tcPr>
          <w:p w14:paraId="695FC839" w14:textId="77777777" w:rsidR="00144369" w:rsidRDefault="00144369">
            <w:pPr>
              <w:pStyle w:val="TAL"/>
            </w:pPr>
          </w:p>
        </w:tc>
        <w:tc>
          <w:tcPr>
            <w:tcW w:w="5887" w:type="dxa"/>
          </w:tcPr>
          <w:p w14:paraId="1A912A25" w14:textId="77777777" w:rsidR="00144369" w:rsidRDefault="00000000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0714259D" w14:textId="77777777" w:rsidR="00144369" w:rsidRDefault="00144369">
      <w:pPr>
        <w:rPr>
          <w:i/>
        </w:rPr>
      </w:pPr>
    </w:p>
    <w:p w14:paraId="2AF39A6E" w14:textId="77777777" w:rsidR="00144369" w:rsidRDefault="00000000">
      <w:pPr>
        <w:pStyle w:val="2"/>
      </w:pPr>
      <w:r>
        <w:t>3</w:t>
      </w:r>
      <w:r>
        <w:tab/>
        <w:t>Justification</w:t>
      </w:r>
    </w:p>
    <w:p w14:paraId="5E782FBF" w14:textId="77777777" w:rsidR="00144369" w:rsidRDefault="00000000">
      <w:pPr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 xml:space="preserve">Increasing the transmit power of UE has significant benefits on extending cell coverage area and improving the experience of cell edge users. </w:t>
      </w:r>
      <w:r>
        <w:rPr>
          <w:rFonts w:hint="eastAsia"/>
          <w:sz w:val="21"/>
          <w:szCs w:val="21"/>
        </w:rPr>
        <w:t xml:space="preserve">In </w:t>
      </w:r>
      <w:r>
        <w:rPr>
          <w:sz w:val="21"/>
          <w:szCs w:val="21"/>
        </w:rPr>
        <w:t>R</w:t>
      </w:r>
      <w:r>
        <w:rPr>
          <w:rFonts w:hint="eastAsia"/>
          <w:sz w:val="21"/>
          <w:szCs w:val="21"/>
        </w:rPr>
        <w:t xml:space="preserve">el-16 </w:t>
      </w:r>
      <w:r>
        <w:rPr>
          <w:sz w:val="21"/>
          <w:szCs w:val="21"/>
        </w:rPr>
        <w:t>several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study/</w:t>
      </w:r>
      <w:r>
        <w:rPr>
          <w:rFonts w:hint="eastAsia"/>
          <w:sz w:val="21"/>
          <w:szCs w:val="21"/>
        </w:rPr>
        <w:t xml:space="preserve">work items related to HPUE have been </w:t>
      </w:r>
      <w:r>
        <w:rPr>
          <w:sz w:val="21"/>
          <w:szCs w:val="21"/>
        </w:rPr>
        <w:t>proposed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and worked on to standardize</w:t>
      </w:r>
      <w:r>
        <w:rPr>
          <w:rFonts w:hint="eastAsia"/>
          <w:sz w:val="21"/>
          <w:szCs w:val="21"/>
        </w:rPr>
        <w:t xml:space="preserve"> the requirements for EN-DC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cenarios.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In Rel-17, HPUE for NR CA and SUL is also specified.</w:t>
      </w:r>
    </w:p>
    <w:p w14:paraId="43CC9EA8" w14:textId="77777777" w:rsidR="00144369" w:rsidRDefault="00000000">
      <w:pPr>
        <w:rPr>
          <w:lang w:val="en-US"/>
        </w:rPr>
      </w:pPr>
      <w:r>
        <w:rPr>
          <w:rFonts w:hint="eastAsia"/>
        </w:rPr>
        <w:t>RAN</w:t>
      </w:r>
      <w:r>
        <w:t xml:space="preserve">4 </w:t>
      </w:r>
      <w:r>
        <w:rPr>
          <w:rFonts w:hint="eastAsia"/>
        </w:rPr>
        <w:t>introduced</w:t>
      </w:r>
      <w:r>
        <w:t xml:space="preserve"> </w:t>
      </w:r>
      <w:r>
        <w:rPr>
          <w:rFonts w:hint="eastAsia"/>
          <w:lang w:val="en-US" w:eastAsia="zh-Hans"/>
        </w:rPr>
        <w:t>a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study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item</w:t>
      </w:r>
      <w:r>
        <w:rPr>
          <w:lang w:eastAsia="zh-Hans"/>
        </w:rPr>
        <w:t xml:space="preserve"> </w:t>
      </w:r>
      <w:r>
        <w:rPr>
          <w:rFonts w:cs="Arial" w:hint="eastAsia"/>
        </w:rPr>
        <w:t xml:space="preserve">on </w:t>
      </w:r>
      <w:r>
        <w:rPr>
          <w:rFonts w:hint="eastAsia"/>
          <w:lang w:val="en-US"/>
        </w:rPr>
        <w:t>FS_NR_PC2_UE_FDD</w:t>
      </w:r>
      <w:r>
        <w:t xml:space="preserve"> </w:t>
      </w:r>
      <w:r>
        <w:rPr>
          <w:rFonts w:hint="eastAsia"/>
          <w:lang w:val="en-US" w:eastAsia="zh-Hans"/>
        </w:rPr>
        <w:t>at</w:t>
      </w:r>
      <w:r>
        <w:rPr>
          <w:lang w:eastAsia="zh-Hans"/>
        </w:rPr>
        <w:t xml:space="preserve"> </w:t>
      </w:r>
      <w:r>
        <w:rPr>
          <w:rFonts w:hint="eastAsia"/>
          <w:lang w:val="en-US"/>
        </w:rPr>
        <w:t xml:space="preserve">the RP#90 meeting. In the SI, several SAR compliance solutions for NR FDD PC2 were studied, companies reached on consensus that UE-implementation based method would be used to make sure SAR regulation is not violated. </w:t>
      </w:r>
      <w:r>
        <w:rPr>
          <w:lang w:val="en-US"/>
        </w:rPr>
        <w:t xml:space="preserve">At the RP#93 meeting, RAN4 </w:t>
      </w:r>
      <w:r>
        <w:rPr>
          <w:rFonts w:hint="eastAsia"/>
          <w:lang w:val="en-US"/>
        </w:rPr>
        <w:t>introduced</w:t>
      </w:r>
      <w:r>
        <w:rPr>
          <w:lang w:val="en-US"/>
        </w:rPr>
        <w:t xml:space="preserve"> a R17 WI </w:t>
      </w:r>
      <w:r>
        <w:t>High power UE (power class 2) for one NR FDD band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T</w:t>
      </w:r>
      <w:r>
        <w:rPr>
          <w:rFonts w:hint="eastAsia"/>
          <w:lang w:val="en-US"/>
        </w:rPr>
        <w:t xml:space="preserve">he completion of the core part and performance part </w:t>
      </w:r>
      <w:r>
        <w:rPr>
          <w:lang w:val="en-US"/>
        </w:rPr>
        <w:t xml:space="preserve">of this R4 WI </w:t>
      </w:r>
      <w:r>
        <w:rPr>
          <w:rFonts w:hint="eastAsia"/>
          <w:lang w:val="en-US"/>
        </w:rPr>
        <w:t>ha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achieved 100%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at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RP</w:t>
      </w:r>
      <w:r>
        <w:rPr>
          <w:lang w:val="en-US"/>
        </w:rPr>
        <w:t xml:space="preserve">#95 </w:t>
      </w:r>
      <w:r>
        <w:rPr>
          <w:rFonts w:hint="eastAsia"/>
          <w:lang w:val="en-US"/>
        </w:rPr>
        <w:t>meeting.</w:t>
      </w:r>
    </w:p>
    <w:p w14:paraId="1BEF7EEE" w14:textId="77777777" w:rsidR="00144369" w:rsidRDefault="00000000">
      <w:r>
        <w:rPr>
          <w:rFonts w:hint="eastAsia"/>
          <w:lang w:val="en-US"/>
        </w:rPr>
        <w:t>I</w:t>
      </w:r>
      <w:r>
        <w:rPr>
          <w:rFonts w:hint="eastAsia"/>
          <w:lang w:val="en-US" w:eastAsia="zh-Hans"/>
        </w:rPr>
        <w:t>t</w:t>
      </w:r>
      <w:r>
        <w:rPr>
          <w:rFonts w:cs="Arial" w:hint="eastAsia"/>
          <w:color w:val="000000"/>
          <w:szCs w:val="18"/>
        </w:rPr>
        <w:t xml:space="preserve"> is proposed to introduce an associated RAN5 work item</w:t>
      </w:r>
      <w:r>
        <w:t xml:space="preserve"> to enable UE conformance test for </w:t>
      </w:r>
      <w:r>
        <w:rPr>
          <w:lang w:val="en-US"/>
        </w:rPr>
        <w:t xml:space="preserve">NR PC2 UE </w:t>
      </w:r>
      <w:r>
        <w:rPr>
          <w:rFonts w:hint="eastAsia"/>
          <w:lang w:val="en-US"/>
        </w:rPr>
        <w:t>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F</w:t>
      </w:r>
      <w:r>
        <w:rPr>
          <w:lang w:val="en-US"/>
        </w:rPr>
        <w:t xml:space="preserve">DD </w:t>
      </w:r>
      <w:r>
        <w:rPr>
          <w:rFonts w:hint="eastAsia"/>
          <w:lang w:val="en-US"/>
        </w:rPr>
        <w:t>bands</w:t>
      </w:r>
      <w:r>
        <w:t>.</w:t>
      </w:r>
    </w:p>
    <w:p w14:paraId="4DE53984" w14:textId="77777777" w:rsidR="00144369" w:rsidRDefault="00000000">
      <w:pPr>
        <w:pStyle w:val="2"/>
      </w:pPr>
      <w:r>
        <w:t>4</w:t>
      </w:r>
      <w:r>
        <w:tab/>
        <w:t>Objective</w:t>
      </w:r>
    </w:p>
    <w:p w14:paraId="6DDC5A9C" w14:textId="77777777" w:rsidR="00144369" w:rsidRDefault="00000000">
      <w:pPr>
        <w:pStyle w:val="3"/>
      </w:pPr>
      <w:r>
        <w:t>4.1</w:t>
      </w:r>
      <w:r>
        <w:tab/>
        <w:t>Objective of SI or Core part WI or Testing part WI</w:t>
      </w:r>
    </w:p>
    <w:p w14:paraId="398D14D3" w14:textId="77777777" w:rsidR="00144369" w:rsidRDefault="00000000">
      <w:pPr>
        <w:spacing w:after="0"/>
      </w:pPr>
      <w:r>
        <w:t xml:space="preserve">The objective of this work item is to define the UE conformance requirements corresponding to the WI ‘NR_PC2_UE_FDD’, </w:t>
      </w:r>
      <w:r>
        <w:rPr>
          <w:lang w:eastAsia="zh-Hans"/>
        </w:rPr>
        <w:t xml:space="preserve">including the </w:t>
      </w:r>
      <w:r>
        <w:rPr>
          <w:rFonts w:hint="eastAsia"/>
        </w:rPr>
        <w:t>RF</w:t>
      </w:r>
      <w:r>
        <w:t xml:space="preserve"> </w:t>
      </w:r>
      <w:r>
        <w:rPr>
          <w:rFonts w:hint="eastAsia"/>
        </w:rPr>
        <w:t>Test</w:t>
      </w:r>
      <w:r>
        <w:t xml:space="preserve"> </w:t>
      </w:r>
      <w:r>
        <w:rPr>
          <w:rFonts w:hint="eastAsia"/>
        </w:rPr>
        <w:t>cases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PC</w:t>
      </w:r>
      <w:r>
        <w:t xml:space="preserve">2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NR</w:t>
      </w:r>
      <w:r>
        <w:t xml:space="preserve"> </w:t>
      </w:r>
      <w:r>
        <w:rPr>
          <w:rFonts w:hint="eastAsia"/>
        </w:rPr>
        <w:t>FDD</w:t>
      </w:r>
      <w:r>
        <w:t xml:space="preserve"> </w:t>
      </w:r>
      <w:r>
        <w:rPr>
          <w:rFonts w:hint="eastAsia"/>
        </w:rPr>
        <w:t>band</w:t>
      </w:r>
      <w:r>
        <w:t xml:space="preserve"> </w:t>
      </w:r>
      <w:r>
        <w:rPr>
          <w:rFonts w:hint="eastAsia"/>
        </w:rPr>
        <w:t>n</w:t>
      </w:r>
      <w:r>
        <w:t xml:space="preserve">1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n</w:t>
      </w:r>
      <w:r>
        <w:t>3</w:t>
      </w:r>
      <w:r>
        <w:rPr>
          <w:rFonts w:hint="eastAsia"/>
          <w:bCs/>
          <w:sz w:val="21"/>
          <w:szCs w:val="21"/>
        </w:rPr>
        <w:t>.</w:t>
      </w:r>
    </w:p>
    <w:p w14:paraId="7464A9C2" w14:textId="77777777" w:rsidR="00144369" w:rsidRDefault="00000000">
      <w:pPr>
        <w:pStyle w:val="2"/>
        <w:rPr>
          <w:lang w:val="en-US"/>
        </w:rPr>
      </w:pPr>
      <w:r>
        <w:t>5</w:t>
      </w:r>
      <w:r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44369" w14:paraId="7F54292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D15FC7" w14:textId="77777777" w:rsidR="00144369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44369" w14:paraId="6701D15F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BB075E" w14:textId="77777777" w:rsidR="00144369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169177" w14:textId="77777777" w:rsidR="00144369" w:rsidRDefault="0000000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D766CA" w14:textId="77777777" w:rsidR="00144369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8EFDB7" w14:textId="77777777" w:rsidR="00144369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A84760" w14:textId="77777777" w:rsidR="00144369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C6F06A" w14:textId="77777777" w:rsidR="00144369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44369" w14:paraId="447CDB64" w14:textId="77777777">
        <w:trPr>
          <w:jc w:val="center"/>
        </w:trPr>
        <w:tc>
          <w:tcPr>
            <w:tcW w:w="1617" w:type="dxa"/>
          </w:tcPr>
          <w:p w14:paraId="4BCA1290" w14:textId="77777777" w:rsidR="00144369" w:rsidRDefault="00144369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236EB1E" w14:textId="77777777" w:rsidR="00144369" w:rsidRDefault="0014436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FE69858" w14:textId="77777777" w:rsidR="00144369" w:rsidRDefault="0014436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F3585" w14:textId="77777777" w:rsidR="00144369" w:rsidRDefault="0014436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1650915" w14:textId="77777777" w:rsidR="00144369" w:rsidRDefault="0014436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C1A3554" w14:textId="77777777" w:rsidR="00144369" w:rsidRDefault="00144369">
            <w:pPr>
              <w:spacing w:after="0"/>
              <w:rPr>
                <w:i/>
              </w:rPr>
            </w:pPr>
          </w:p>
        </w:tc>
      </w:tr>
    </w:tbl>
    <w:p w14:paraId="04F9592F" w14:textId="77777777" w:rsidR="00144369" w:rsidRDefault="00144369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44369" w14:paraId="43688C2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DF08FC" w14:textId="77777777" w:rsidR="00144369" w:rsidRDefault="00000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44369" w14:paraId="4DF282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4AD13" w14:textId="77777777" w:rsidR="00144369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0078A3" w14:textId="77777777" w:rsidR="00144369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20CAAC" w14:textId="77777777" w:rsidR="00144369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0C10EF" w14:textId="77777777" w:rsidR="00144369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44369" w14:paraId="6E8A83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F76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0A8A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physical implementation capabilities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46E5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RAN#98</w:t>
            </w:r>
          </w:p>
          <w:p w14:paraId="38C29536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</w:t>
            </w:r>
            <w:r>
              <w:rPr>
                <w:rFonts w:cs="Symbol" w:hint="eastAsia"/>
                <w:sz w:val="16"/>
                <w:szCs w:val="16"/>
                <w:lang w:val="en-US"/>
              </w:rPr>
              <w:t>22</w:t>
            </w:r>
            <w:r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002D" w14:textId="77777777" w:rsidR="00144369" w:rsidRDefault="00144369">
            <w:pPr>
              <w:spacing w:after="0"/>
              <w:rPr>
                <w:i/>
              </w:rPr>
            </w:pPr>
          </w:p>
        </w:tc>
      </w:tr>
      <w:tr w:rsidR="00144369" w14:paraId="2975B2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7E6A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8E7C" w14:textId="77777777" w:rsidR="00144369" w:rsidRDefault="00000000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RF testing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0D0D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RAN#98</w:t>
            </w:r>
          </w:p>
          <w:p w14:paraId="1D769C0B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</w:t>
            </w:r>
            <w:r>
              <w:rPr>
                <w:rFonts w:cs="Symbol" w:hint="eastAsia"/>
                <w:sz w:val="16"/>
                <w:szCs w:val="16"/>
                <w:lang w:val="en-US"/>
              </w:rPr>
              <w:t>22</w:t>
            </w:r>
            <w:r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1042" w14:textId="77777777" w:rsidR="00144369" w:rsidRDefault="00144369">
            <w:pPr>
              <w:spacing w:after="0"/>
              <w:rPr>
                <w:i/>
              </w:rPr>
            </w:pPr>
          </w:p>
        </w:tc>
      </w:tr>
      <w:tr w:rsidR="00144369" w14:paraId="2D433C4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BE23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FC2A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test applicability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A9E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RAN#98</w:t>
            </w:r>
          </w:p>
          <w:p w14:paraId="0172848E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</w:t>
            </w:r>
            <w:r>
              <w:rPr>
                <w:rFonts w:cs="Symbol" w:hint="eastAsia"/>
                <w:sz w:val="16"/>
                <w:szCs w:val="16"/>
                <w:lang w:val="en-US"/>
              </w:rPr>
              <w:t>22</w:t>
            </w:r>
            <w:r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F74E" w14:textId="77777777" w:rsidR="00144369" w:rsidRDefault="00144369">
            <w:pPr>
              <w:spacing w:after="0"/>
              <w:rPr>
                <w:i/>
              </w:rPr>
            </w:pPr>
          </w:p>
        </w:tc>
      </w:tr>
      <w:tr w:rsidR="00144369" w14:paraId="75C95A5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9BEA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195E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Derivation of test points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F390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RAN#98</w:t>
            </w:r>
          </w:p>
          <w:p w14:paraId="3EB2DDB0" w14:textId="77777777" w:rsidR="00144369" w:rsidRDefault="00000000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</w:t>
            </w:r>
            <w:r>
              <w:rPr>
                <w:rFonts w:cs="Symbol" w:hint="eastAsia"/>
                <w:sz w:val="16"/>
                <w:szCs w:val="16"/>
                <w:lang w:val="en-US"/>
              </w:rPr>
              <w:t>22</w:t>
            </w:r>
            <w:r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4DF" w14:textId="77777777" w:rsidR="00144369" w:rsidRDefault="00144369">
            <w:pPr>
              <w:spacing w:after="0"/>
              <w:rPr>
                <w:i/>
              </w:rPr>
            </w:pPr>
          </w:p>
        </w:tc>
      </w:tr>
    </w:tbl>
    <w:p w14:paraId="489BBB35" w14:textId="77777777" w:rsidR="00144369" w:rsidRDefault="00144369"/>
    <w:p w14:paraId="1969C6FC" w14:textId="77777777" w:rsidR="00144369" w:rsidRDefault="00000000">
      <w:pPr>
        <w:pStyle w:val="2"/>
        <w:spacing w:before="0"/>
      </w:pPr>
      <w:r>
        <w:t>6</w:t>
      </w:r>
      <w:r>
        <w:tab/>
        <w:t>Work item Rapporteur(s)</w:t>
      </w:r>
    </w:p>
    <w:p w14:paraId="0A036626" w14:textId="77777777" w:rsidR="00144369" w:rsidRDefault="00000000">
      <w:pPr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 w:hint="eastAsia"/>
          <w:lang w:val="en-US" w:eastAsia="zh-Hans"/>
        </w:rPr>
        <w:t>hi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 xml:space="preserve">Yu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 xml:space="preserve">China </w:t>
      </w:r>
      <w:r>
        <w:rPr>
          <w:rFonts w:ascii="Arial" w:hAnsi="Arial" w:cs="Arial" w:hint="eastAsia"/>
        </w:rPr>
        <w:t>Unicom)</w:t>
      </w:r>
      <w:r>
        <w:rPr>
          <w:rFonts w:ascii="Arial" w:hAnsi="Arial" w:cs="Arial"/>
        </w:rPr>
        <w:t xml:space="preserve"> </w:t>
      </w:r>
    </w:p>
    <w:p w14:paraId="3F7286E9" w14:textId="77777777" w:rsidR="00144369" w:rsidRDefault="00000000">
      <w:pPr>
        <w:ind w:right="-99"/>
        <w:rPr>
          <w:rStyle w:val="af1"/>
        </w:rPr>
      </w:pPr>
      <w:r>
        <w:rPr>
          <w:rFonts w:ascii="Arial" w:hAnsi="Arial" w:cs="Arial"/>
        </w:rPr>
        <w:lastRenderedPageBreak/>
        <w:t>shiyu</w:t>
      </w:r>
      <w:r>
        <w:rPr>
          <w:rFonts w:ascii="Arial" w:hAnsi="Arial" w:cs="Arial" w:hint="eastAsia"/>
        </w:rPr>
        <w:t>19@chinaunicom.cn</w:t>
      </w:r>
      <w:r>
        <w:rPr>
          <w:rStyle w:val="af1"/>
          <w:rFonts w:ascii="Arial" w:hAnsi="Arial" w:cs="Arial" w:hint="eastAsia"/>
          <w:lang w:val="en-US"/>
        </w:rPr>
        <w:t xml:space="preserve"> </w:t>
      </w:r>
      <w:r>
        <w:rPr>
          <w:rStyle w:val="af1"/>
        </w:rPr>
        <w:t xml:space="preserve"> </w:t>
      </w:r>
    </w:p>
    <w:p w14:paraId="27AE80F2" w14:textId="77777777" w:rsidR="00144369" w:rsidRDefault="00000000">
      <w:pPr>
        <w:pStyle w:val="2"/>
        <w:spacing w:before="0"/>
      </w:pPr>
      <w:r>
        <w:t>7</w:t>
      </w:r>
      <w:r>
        <w:tab/>
        <w:t>Work item leadership</w:t>
      </w:r>
    </w:p>
    <w:p w14:paraId="6C9597C2" w14:textId="77777777" w:rsidR="00144369" w:rsidRDefault="00000000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41EBD122" w14:textId="77777777" w:rsidR="00144369" w:rsidRDefault="00144369">
      <w:pPr>
        <w:spacing w:after="0"/>
        <w:ind w:left="1134" w:right="-96"/>
      </w:pPr>
    </w:p>
    <w:p w14:paraId="0EC2CF4F" w14:textId="77777777" w:rsidR="00144369" w:rsidRDefault="00000000">
      <w:pPr>
        <w:pStyle w:val="2"/>
        <w:spacing w:before="0"/>
      </w:pPr>
      <w:r>
        <w:t>8</w:t>
      </w:r>
      <w:r>
        <w:tab/>
        <w:t>Aspects that involve other WGs</w:t>
      </w:r>
    </w:p>
    <w:p w14:paraId="6297C7E3" w14:textId="77777777" w:rsidR="00144369" w:rsidRDefault="00000000">
      <w:pPr>
        <w:ind w:right="-99"/>
        <w:rPr>
          <w:lang w:val="en-US"/>
        </w:rPr>
      </w:pPr>
      <w:r>
        <w:rPr>
          <w:rFonts w:hint="eastAsia"/>
        </w:rPr>
        <w:t>N</w:t>
      </w:r>
      <w:r>
        <w:t>one</w:t>
      </w:r>
    </w:p>
    <w:p w14:paraId="73DC4686" w14:textId="77777777" w:rsidR="00144369" w:rsidRDefault="00000000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144369" w14:paraId="2EA6E27A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48A7492" w14:textId="77777777" w:rsidR="00144369" w:rsidRDefault="00000000">
            <w:pPr>
              <w:pStyle w:val="TAH"/>
            </w:pPr>
            <w:r>
              <w:t>Supporting IM name</w:t>
            </w:r>
          </w:p>
        </w:tc>
      </w:tr>
      <w:tr w:rsidR="00144369" w14:paraId="057883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34B2934" w14:textId="77777777" w:rsidR="00144369" w:rsidRDefault="00000000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144369" w14:paraId="7D052D1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5167B9" w14:textId="77777777" w:rsidR="00144369" w:rsidRDefault="00000000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144369" w14:paraId="7A01839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AA012E4" w14:textId="77777777" w:rsidR="00144369" w:rsidRDefault="00000000">
            <w:pPr>
              <w:pStyle w:val="TAL"/>
            </w:pP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144369" w14:paraId="4F41987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7219AEF" w14:textId="77777777" w:rsidR="00144369" w:rsidRDefault="00000000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144369" w14:paraId="1670E67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282FEAD" w14:textId="77777777" w:rsidR="00144369" w:rsidRDefault="00000000">
            <w:pPr>
              <w:pStyle w:val="TAL"/>
            </w:pPr>
            <w:r>
              <w:rPr>
                <w:rFonts w:hint="eastAsia"/>
              </w:rPr>
              <w:t>CAICT</w:t>
            </w:r>
          </w:p>
        </w:tc>
      </w:tr>
      <w:tr w:rsidR="00144369" w14:paraId="21FE7ED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468F92" w14:textId="77777777" w:rsidR="00144369" w:rsidRDefault="00000000">
            <w:pPr>
              <w:pStyle w:val="TAL"/>
            </w:pPr>
            <w:r>
              <w:t>Nokia</w:t>
            </w:r>
          </w:p>
        </w:tc>
      </w:tr>
      <w:tr w:rsidR="00144369" w14:paraId="284D6C3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5433A1" w14:textId="77777777" w:rsidR="00144369" w:rsidRDefault="00000000">
            <w:pPr>
              <w:pStyle w:val="TAL"/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 w:rsidR="00144369" w14:paraId="5B4576A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D3CA9A8" w14:textId="77777777" w:rsidR="00144369" w:rsidRDefault="00000000">
            <w:pPr>
              <w:pStyle w:val="TAL"/>
            </w:pPr>
            <w:r>
              <w:t>Vodafone</w:t>
            </w:r>
          </w:p>
        </w:tc>
      </w:tr>
      <w:tr w:rsidR="00144369" w14:paraId="1DF6723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2E60910" w14:textId="77777777" w:rsidR="00144369" w:rsidRDefault="00000000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  <w:tr w:rsidR="00144369" w14:paraId="20413DE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288AC28" w14:textId="77777777" w:rsidR="00144369" w:rsidRDefault="00000000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144369" w14:paraId="77C6D74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F038FC" w14:textId="77777777" w:rsidR="00144369" w:rsidRDefault="00000000">
            <w:pPr>
              <w:pStyle w:val="TAL"/>
            </w:pPr>
            <w:r>
              <w:t>Telecom Italia</w:t>
            </w:r>
          </w:p>
        </w:tc>
      </w:tr>
    </w:tbl>
    <w:p w14:paraId="223D1CA1" w14:textId="77777777" w:rsidR="00144369" w:rsidRDefault="00144369">
      <w:pPr>
        <w:rPr>
          <w:lang w:val="en-US"/>
        </w:rPr>
      </w:pPr>
    </w:p>
    <w:sectPr w:rsidR="0014436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7B9A6" w14:textId="77777777" w:rsidR="005C5628" w:rsidRDefault="005C5628">
      <w:pPr>
        <w:spacing w:after="0"/>
      </w:pPr>
      <w:r>
        <w:separator/>
      </w:r>
    </w:p>
  </w:endnote>
  <w:endnote w:type="continuationSeparator" w:id="0">
    <w:p w14:paraId="2363FA64" w14:textId="77777777" w:rsidR="005C5628" w:rsidRDefault="005C56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7C052" w14:textId="77777777" w:rsidR="005C5628" w:rsidRDefault="005C5628">
      <w:pPr>
        <w:spacing w:after="0"/>
      </w:pPr>
      <w:r>
        <w:separator/>
      </w:r>
    </w:p>
  </w:footnote>
  <w:footnote w:type="continuationSeparator" w:id="0">
    <w:p w14:paraId="594F384E" w14:textId="77777777" w:rsidR="005C5628" w:rsidRDefault="005C562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0983"/>
    <w:rsid w:val="00120541"/>
    <w:rsid w:val="001211F3"/>
    <w:rsid w:val="00127B5D"/>
    <w:rsid w:val="00144369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5576"/>
    <w:rsid w:val="001F7EB4"/>
    <w:rsid w:val="002000C2"/>
    <w:rsid w:val="00205F25"/>
    <w:rsid w:val="0021456E"/>
    <w:rsid w:val="00221B1E"/>
    <w:rsid w:val="00240DCD"/>
    <w:rsid w:val="0024786B"/>
    <w:rsid w:val="00251D80"/>
    <w:rsid w:val="00254FB5"/>
    <w:rsid w:val="002640E5"/>
    <w:rsid w:val="0026436F"/>
    <w:rsid w:val="0026606E"/>
    <w:rsid w:val="0026661D"/>
    <w:rsid w:val="00276403"/>
    <w:rsid w:val="00297304"/>
    <w:rsid w:val="002C1C50"/>
    <w:rsid w:val="002E6A7D"/>
    <w:rsid w:val="002E7A9E"/>
    <w:rsid w:val="002F3C41"/>
    <w:rsid w:val="002F6C5C"/>
    <w:rsid w:val="0030045C"/>
    <w:rsid w:val="003144C3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519C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44CA7"/>
    <w:rsid w:val="00454609"/>
    <w:rsid w:val="00455DE4"/>
    <w:rsid w:val="00457776"/>
    <w:rsid w:val="0048267C"/>
    <w:rsid w:val="004876B9"/>
    <w:rsid w:val="00492FEF"/>
    <w:rsid w:val="00493A79"/>
    <w:rsid w:val="00494FD6"/>
    <w:rsid w:val="00495840"/>
    <w:rsid w:val="004971C3"/>
    <w:rsid w:val="004A40BE"/>
    <w:rsid w:val="004A6A60"/>
    <w:rsid w:val="004C0726"/>
    <w:rsid w:val="004C0793"/>
    <w:rsid w:val="004C594F"/>
    <w:rsid w:val="004C634D"/>
    <w:rsid w:val="004D24B9"/>
    <w:rsid w:val="004E2CE2"/>
    <w:rsid w:val="004E3AC3"/>
    <w:rsid w:val="004E4BA9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62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3BC"/>
    <w:rsid w:val="006418C6"/>
    <w:rsid w:val="00641ED8"/>
    <w:rsid w:val="00647BDC"/>
    <w:rsid w:val="00654893"/>
    <w:rsid w:val="006633A4"/>
    <w:rsid w:val="00667DD2"/>
    <w:rsid w:val="00671BBB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C4C34"/>
    <w:rsid w:val="006D6D1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5162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02B5"/>
    <w:rsid w:val="008B114B"/>
    <w:rsid w:val="008B2D09"/>
    <w:rsid w:val="008B519F"/>
    <w:rsid w:val="008C0E78"/>
    <w:rsid w:val="008C537F"/>
    <w:rsid w:val="008D658B"/>
    <w:rsid w:val="008F359C"/>
    <w:rsid w:val="008F73DC"/>
    <w:rsid w:val="00920DE2"/>
    <w:rsid w:val="00922FCB"/>
    <w:rsid w:val="00930967"/>
    <w:rsid w:val="00935CB0"/>
    <w:rsid w:val="0094234F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16FF8"/>
    <w:rsid w:val="00A226C6"/>
    <w:rsid w:val="00A27912"/>
    <w:rsid w:val="00A27D49"/>
    <w:rsid w:val="00A338A3"/>
    <w:rsid w:val="00A339CF"/>
    <w:rsid w:val="00A35110"/>
    <w:rsid w:val="00A36378"/>
    <w:rsid w:val="00A40015"/>
    <w:rsid w:val="00A47445"/>
    <w:rsid w:val="00A65373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A15CC"/>
    <w:rsid w:val="00AB58BF"/>
    <w:rsid w:val="00AD0751"/>
    <w:rsid w:val="00AD236E"/>
    <w:rsid w:val="00AD77C4"/>
    <w:rsid w:val="00AE25BF"/>
    <w:rsid w:val="00AF0C13"/>
    <w:rsid w:val="00AF2650"/>
    <w:rsid w:val="00B018E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0A88"/>
    <w:rsid w:val="00B8483E"/>
    <w:rsid w:val="00B90D3F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D67CF"/>
    <w:rsid w:val="00BF28A5"/>
    <w:rsid w:val="00BF7C9D"/>
    <w:rsid w:val="00C01E8C"/>
    <w:rsid w:val="00C02DF6"/>
    <w:rsid w:val="00C03E01"/>
    <w:rsid w:val="00C163E8"/>
    <w:rsid w:val="00C23582"/>
    <w:rsid w:val="00C2724D"/>
    <w:rsid w:val="00C27CA9"/>
    <w:rsid w:val="00C317E7"/>
    <w:rsid w:val="00C3363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917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16BB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49EE"/>
    <w:rsid w:val="00E007C5"/>
    <w:rsid w:val="00E00DBF"/>
    <w:rsid w:val="00E0213F"/>
    <w:rsid w:val="00E033E0"/>
    <w:rsid w:val="00E10269"/>
    <w:rsid w:val="00E1026B"/>
    <w:rsid w:val="00E13CB2"/>
    <w:rsid w:val="00E20C37"/>
    <w:rsid w:val="00E31B11"/>
    <w:rsid w:val="00E52C57"/>
    <w:rsid w:val="00E57473"/>
    <w:rsid w:val="00E57E7D"/>
    <w:rsid w:val="00E63D7C"/>
    <w:rsid w:val="00E70355"/>
    <w:rsid w:val="00E84CD8"/>
    <w:rsid w:val="00E90A5F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2F5C"/>
    <w:rsid w:val="00EE44A9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4B6D10AC"/>
    <w:rsid w:val="5C616037"/>
    <w:rsid w:val="74A5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5334A73"/>
  <w15:docId w15:val="{4F949153-6AEE-7545-A26B-01F9B586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customStyle="1" w:styleId="11">
    <w:name w:val="修订1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5</TotalTime>
  <Pages>3</Pages>
  <Words>603</Words>
  <Characters>3441</Characters>
  <Application>Microsoft Office Word</Application>
  <DocSecurity>0</DocSecurity>
  <Lines>28</Lines>
  <Paragraphs>8</Paragraphs>
  <ScaleCrop>false</ScaleCrop>
  <Company>ETSI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Shi Yu</cp:lastModifiedBy>
  <cp:revision>4</cp:revision>
  <cp:lastPrinted>2000-02-29T03:31:00Z</cp:lastPrinted>
  <dcterms:created xsi:type="dcterms:W3CDTF">2022-11-24T15:34:00Z</dcterms:created>
  <dcterms:modified xsi:type="dcterms:W3CDTF">2022-11-26T06:55:00Z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2052-11.8.2.11716</vt:lpwstr>
  </property>
  <property fmtid="{D5CDD505-2E9C-101B-9397-08002B2CF9AE}" pid="12" name="ICV">
    <vt:lpwstr>3FE34E01E2094A18AE2A4981FC821C1E</vt:lpwstr>
  </property>
</Properties>
</file>